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13430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134300" w:rsidRPr="0013430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134300" w:rsidRPr="00134300">
          <w:rPr>
            <w:rStyle w:val="aa"/>
          </w:rPr>
          <w:t>440052, г. Пенза, ул. Ново-Тамбовская, д.9;</w:t>
        </w:r>
        <w:r w:rsidR="00134300" w:rsidRPr="00134300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134300" w:rsidRPr="00134300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134300" w:rsidRPr="00134300">
          <w:rPr>
            <w:u w:val="single"/>
          </w:rPr>
          <w:t xml:space="preserve"> 11091/054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134300" w:rsidRPr="00134300">
          <w:rPr>
            <w:rStyle w:val="aa"/>
          </w:rPr>
          <w:t xml:space="preserve"> Юрисконсульт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134300" w:rsidRPr="00134300">
          <w:rPr>
            <w:rStyle w:val="aa"/>
          </w:rPr>
          <w:t xml:space="preserve"> 27931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134300" w:rsidRPr="0013430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F91D0B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91D0B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BA7CA4" w:rsidP="00883461">
            <w:pPr>
              <w:pStyle w:val="a8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BA7CA4">
              <w:t>42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</w:t>
            </w:r>
            <w:r w:rsidR="00BA7CA4">
              <w:rPr>
                <w:b/>
              </w:rPr>
              <w:t>5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315481">
              <w:t>4</w:t>
            </w:r>
            <w:r w:rsidR="00BA7CA4">
              <w:t>8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1343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91D0B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91D0B" w:rsidRPr="00F912F0">
            <w:rPr>
              <w:rStyle w:val="ad"/>
              <w:sz w:val="20"/>
              <w:szCs w:val="20"/>
            </w:rPr>
            <w:fldChar w:fldCharType="separate"/>
          </w:r>
          <w:r w:rsidR="00134300">
            <w:rPr>
              <w:rStyle w:val="ad"/>
              <w:noProof/>
              <w:sz w:val="20"/>
              <w:szCs w:val="20"/>
            </w:rPr>
            <w:t>1</w:t>
          </w:r>
          <w:r w:rsidR="00F91D0B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34300" w:rsidRPr="0013430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93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F8A444F3AC464F1CBD480E779BA4BFA3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4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30F1F8E83F3460CB91135D26445A44C"/>
    <w:docVar w:name="rm_id" w:val="209"/>
    <w:docVar w:name="rm_name" w:val=" Юрисконсульт "/>
    <w:docVar w:name="rm_number" w:val=" 11091/05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34300"/>
    <w:rsid w:val="001429B1"/>
    <w:rsid w:val="001607C8"/>
    <w:rsid w:val="001876CC"/>
    <w:rsid w:val="001D5852"/>
    <w:rsid w:val="001F4D8D"/>
    <w:rsid w:val="00234932"/>
    <w:rsid w:val="00250DF5"/>
    <w:rsid w:val="002E55C6"/>
    <w:rsid w:val="00305B2F"/>
    <w:rsid w:val="00315481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7E25B0"/>
    <w:rsid w:val="008439E1"/>
    <w:rsid w:val="00883461"/>
    <w:rsid w:val="008E68DE"/>
    <w:rsid w:val="008F3FC4"/>
    <w:rsid w:val="0090588D"/>
    <w:rsid w:val="0092778A"/>
    <w:rsid w:val="00967790"/>
    <w:rsid w:val="009B3BAE"/>
    <w:rsid w:val="00A12349"/>
    <w:rsid w:val="00A31CD6"/>
    <w:rsid w:val="00A91908"/>
    <w:rsid w:val="00AA4551"/>
    <w:rsid w:val="00AA46ED"/>
    <w:rsid w:val="00AA4DCC"/>
    <w:rsid w:val="00AA558C"/>
    <w:rsid w:val="00AD14A4"/>
    <w:rsid w:val="00AD7C32"/>
    <w:rsid w:val="00AF796F"/>
    <w:rsid w:val="00BA5029"/>
    <w:rsid w:val="00BA7CA4"/>
    <w:rsid w:val="00BC2F3C"/>
    <w:rsid w:val="00BF6302"/>
    <w:rsid w:val="00C02721"/>
    <w:rsid w:val="00CE3307"/>
    <w:rsid w:val="00D76DF8"/>
    <w:rsid w:val="00DB5302"/>
    <w:rsid w:val="00DD6B1F"/>
    <w:rsid w:val="00E124F4"/>
    <w:rsid w:val="00E36337"/>
    <w:rsid w:val="00EB46C3"/>
    <w:rsid w:val="00EB72AD"/>
    <w:rsid w:val="00EC37A1"/>
    <w:rsid w:val="00EF3DC4"/>
    <w:rsid w:val="00EF4D4C"/>
    <w:rsid w:val="00F45A39"/>
    <w:rsid w:val="00F76072"/>
    <w:rsid w:val="00F912F0"/>
    <w:rsid w:val="00F91D0B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